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BE" w:rsidRPr="002346BC" w:rsidRDefault="00CB0ABE" w:rsidP="00304669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2346BC">
        <w:rPr>
          <w:rFonts w:ascii="Arial" w:hAnsi="Arial" w:cs="Arial"/>
          <w:i/>
          <w:iCs/>
          <w:sz w:val="18"/>
          <w:szCs w:val="18"/>
        </w:rPr>
        <w:t xml:space="preserve">Załącznik Nr </w:t>
      </w:r>
      <w:r>
        <w:rPr>
          <w:rFonts w:ascii="Arial" w:hAnsi="Arial" w:cs="Arial"/>
          <w:i/>
          <w:iCs/>
          <w:sz w:val="18"/>
          <w:szCs w:val="18"/>
        </w:rPr>
        <w:t>7</w:t>
      </w:r>
      <w:r w:rsidRPr="002346BC">
        <w:rPr>
          <w:rFonts w:ascii="Arial" w:hAnsi="Arial" w:cs="Arial"/>
          <w:i/>
          <w:iCs/>
          <w:sz w:val="18"/>
          <w:szCs w:val="18"/>
        </w:rPr>
        <w:t xml:space="preserve"> </w:t>
      </w:r>
    </w:p>
    <w:p w:rsidR="00CB0ABE" w:rsidRPr="002346BC" w:rsidRDefault="00CB0ABE" w:rsidP="00304669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2346BC">
        <w:rPr>
          <w:rFonts w:ascii="Arial" w:hAnsi="Arial" w:cs="Arial"/>
          <w:i/>
          <w:iCs/>
          <w:sz w:val="18"/>
          <w:szCs w:val="18"/>
        </w:rPr>
        <w:t>do Regulaminu kontroli zarządczej</w:t>
      </w:r>
    </w:p>
    <w:p w:rsidR="00CB0ABE" w:rsidRPr="0082333E" w:rsidRDefault="00CB0ABE" w:rsidP="00304669">
      <w:pPr>
        <w:rPr>
          <w:rFonts w:ascii="Arial" w:hAnsi="Arial" w:cs="Arial"/>
        </w:rPr>
      </w:pPr>
    </w:p>
    <w:p w:rsidR="00CB0ABE" w:rsidRPr="00BC343F" w:rsidRDefault="00CB0ABE" w:rsidP="00BC343F">
      <w:pPr>
        <w:jc w:val="center"/>
        <w:rPr>
          <w:rFonts w:ascii="Arial" w:hAnsi="Arial" w:cs="Arial"/>
          <w:sz w:val="24"/>
          <w:szCs w:val="24"/>
        </w:rPr>
      </w:pPr>
      <w:r w:rsidRPr="00BC343F">
        <w:rPr>
          <w:rFonts w:ascii="Arial" w:hAnsi="Arial" w:cs="Arial"/>
          <w:sz w:val="24"/>
          <w:szCs w:val="24"/>
        </w:rPr>
        <w:t>Notatka służbowa</w:t>
      </w:r>
    </w:p>
    <w:p w:rsidR="00CB0ABE" w:rsidRPr="00BC343F" w:rsidRDefault="00CB0ABE" w:rsidP="00BC343F">
      <w:pPr>
        <w:jc w:val="center"/>
        <w:rPr>
          <w:rFonts w:ascii="Arial" w:hAnsi="Arial" w:cs="Arial"/>
          <w:sz w:val="20"/>
          <w:szCs w:val="20"/>
        </w:rPr>
      </w:pPr>
    </w:p>
    <w:p w:rsidR="00CB0ABE" w:rsidRPr="00BC343F" w:rsidRDefault="00CB0ABE" w:rsidP="00BC343F">
      <w:pPr>
        <w:jc w:val="center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z przeprowadzonej kontroli wewnętrznej w Urzędzie </w:t>
      </w:r>
      <w:r>
        <w:rPr>
          <w:rFonts w:ascii="Arial" w:hAnsi="Arial" w:cs="Arial"/>
          <w:sz w:val="20"/>
          <w:szCs w:val="20"/>
        </w:rPr>
        <w:t>…………………</w:t>
      </w:r>
      <w:r w:rsidRPr="00BC343F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……………</w:t>
      </w:r>
    </w:p>
    <w:p w:rsidR="00CB0ABE" w:rsidRPr="00BC343F" w:rsidRDefault="00CB0ABE" w:rsidP="00BC343F">
      <w:pPr>
        <w:jc w:val="center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lub jednostce organizacyjnej Gminy </w:t>
      </w:r>
      <w:r>
        <w:rPr>
          <w:rFonts w:ascii="Arial" w:hAnsi="Arial" w:cs="Arial"/>
          <w:sz w:val="20"/>
          <w:szCs w:val="20"/>
        </w:rPr>
        <w:t>…………………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</w:p>
    <w:p w:rsidR="00CB0ABE" w:rsidRPr="00BC343F" w:rsidRDefault="00CB0ABE" w:rsidP="002346BC">
      <w:pPr>
        <w:numPr>
          <w:ilvl w:val="0"/>
          <w:numId w:val="1"/>
        </w:numPr>
        <w:tabs>
          <w:tab w:val="clear" w:pos="7728"/>
          <w:tab w:val="left" w:pos="360"/>
        </w:tabs>
        <w:ind w:hanging="7728"/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Data przeprowadzenia kontroli </w:t>
      </w:r>
    </w:p>
    <w:p w:rsidR="00CB0ABE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>……………………………………………………………………….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 </w:t>
      </w:r>
    </w:p>
    <w:p w:rsidR="00CB0ABE" w:rsidRDefault="00CB0ABE" w:rsidP="002346BC">
      <w:pPr>
        <w:numPr>
          <w:ilvl w:val="0"/>
          <w:numId w:val="1"/>
        </w:numPr>
        <w:tabs>
          <w:tab w:val="clear" w:pos="7728"/>
          <w:tab w:val="left" w:pos="360"/>
        </w:tabs>
        <w:ind w:hanging="7728"/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Stanowisko ………………………………………………………. </w:t>
      </w:r>
    </w:p>
    <w:p w:rsidR="00CB0ABE" w:rsidRDefault="00CB0ABE" w:rsidP="002346BC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:rsidR="00CB0ABE" w:rsidRDefault="00CB0ABE" w:rsidP="002346BC">
      <w:pPr>
        <w:numPr>
          <w:ilvl w:val="0"/>
          <w:numId w:val="1"/>
        </w:numPr>
        <w:tabs>
          <w:tab w:val="clear" w:pos="7728"/>
          <w:tab w:val="left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Imię i nazwisko kontrolowanego pracownika (jednostki organizacyjnej gminy) </w:t>
      </w:r>
    </w:p>
    <w:p w:rsidR="00CB0ABE" w:rsidRDefault="00CB0ABE" w:rsidP="002346BC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C343F">
        <w:rPr>
          <w:rFonts w:ascii="Arial" w:hAnsi="Arial" w:cs="Arial"/>
          <w:sz w:val="20"/>
          <w:szCs w:val="20"/>
        </w:rPr>
        <w:t xml:space="preserve">……………………………………………. 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</w:p>
    <w:p w:rsidR="00CB0ABE" w:rsidRPr="00BC343F" w:rsidRDefault="00CB0ABE" w:rsidP="002346BC">
      <w:pPr>
        <w:numPr>
          <w:ilvl w:val="0"/>
          <w:numId w:val="3"/>
        </w:numPr>
        <w:tabs>
          <w:tab w:val="clear" w:pos="7728"/>
          <w:tab w:val="left" w:pos="360"/>
        </w:tabs>
        <w:ind w:hanging="7728"/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Zakres tematyczny kontroli i okres objęty kontrolą 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………………………………………………………………………... 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………………………………………………………………………... </w:t>
      </w:r>
    </w:p>
    <w:p w:rsidR="00CB0ABE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.……………………………………………………………………….. 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CB0ABE" w:rsidRDefault="00CB0ABE" w:rsidP="00BC343F">
      <w:pPr>
        <w:jc w:val="both"/>
        <w:rPr>
          <w:rFonts w:ascii="Arial" w:hAnsi="Arial" w:cs="Arial"/>
          <w:sz w:val="20"/>
          <w:szCs w:val="20"/>
        </w:rPr>
      </w:pP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Podpis pracownika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343F">
        <w:rPr>
          <w:rFonts w:ascii="Arial" w:hAnsi="Arial" w:cs="Arial"/>
          <w:sz w:val="20"/>
          <w:szCs w:val="20"/>
        </w:rPr>
        <w:t xml:space="preserve">Podpis osoby kontrolującej kontrolowanej </w:t>
      </w: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</w:p>
    <w:p w:rsidR="00CB0ABE" w:rsidRPr="00BC343F" w:rsidRDefault="00CB0ABE" w:rsidP="00BC343F">
      <w:pPr>
        <w:jc w:val="both"/>
        <w:rPr>
          <w:rFonts w:ascii="Arial" w:hAnsi="Arial" w:cs="Arial"/>
          <w:sz w:val="20"/>
          <w:szCs w:val="20"/>
        </w:rPr>
      </w:pPr>
      <w:r w:rsidRPr="00BC343F">
        <w:rPr>
          <w:rFonts w:ascii="Arial" w:hAnsi="Arial" w:cs="Arial"/>
          <w:sz w:val="20"/>
          <w:szCs w:val="20"/>
        </w:rPr>
        <w:t xml:space="preserve">………………………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343F">
        <w:rPr>
          <w:rFonts w:ascii="Arial" w:hAnsi="Arial" w:cs="Arial"/>
          <w:sz w:val="20"/>
          <w:szCs w:val="20"/>
        </w:rPr>
        <w:t>………………….</w:t>
      </w:r>
    </w:p>
    <w:sectPr w:rsidR="00CB0ABE" w:rsidRPr="00BC343F" w:rsidSect="0046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7FC4"/>
    <w:multiLevelType w:val="hybridMultilevel"/>
    <w:tmpl w:val="6E6E0CAE"/>
    <w:lvl w:ilvl="0" w:tplc="0F826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8E0198"/>
    <w:multiLevelType w:val="hybridMultilevel"/>
    <w:tmpl w:val="BE9CE5A6"/>
    <w:lvl w:ilvl="0" w:tplc="3350E9EC">
      <w:start w:val="1"/>
      <w:numFmt w:val="decimal"/>
      <w:lvlText w:val="%1."/>
      <w:lvlJc w:val="left"/>
      <w:pPr>
        <w:tabs>
          <w:tab w:val="num" w:pos="7728"/>
        </w:tabs>
        <w:ind w:left="77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19195F"/>
    <w:multiLevelType w:val="hybridMultilevel"/>
    <w:tmpl w:val="28966C56"/>
    <w:lvl w:ilvl="0" w:tplc="DDA22C6E">
      <w:start w:val="4"/>
      <w:numFmt w:val="decimal"/>
      <w:lvlText w:val="%1."/>
      <w:lvlJc w:val="left"/>
      <w:pPr>
        <w:tabs>
          <w:tab w:val="num" w:pos="7728"/>
        </w:tabs>
        <w:ind w:left="77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669"/>
    <w:rsid w:val="00084E65"/>
    <w:rsid w:val="001F1E89"/>
    <w:rsid w:val="00223A82"/>
    <w:rsid w:val="002346BC"/>
    <w:rsid w:val="00304669"/>
    <w:rsid w:val="00467CE8"/>
    <w:rsid w:val="00471952"/>
    <w:rsid w:val="006F1D0E"/>
    <w:rsid w:val="007443D7"/>
    <w:rsid w:val="007B7729"/>
    <w:rsid w:val="007F2CD4"/>
    <w:rsid w:val="0082333E"/>
    <w:rsid w:val="00943A28"/>
    <w:rsid w:val="009A32C2"/>
    <w:rsid w:val="009F3184"/>
    <w:rsid w:val="00A31AB8"/>
    <w:rsid w:val="00AA10B8"/>
    <w:rsid w:val="00BC343F"/>
    <w:rsid w:val="00C42CAC"/>
    <w:rsid w:val="00C867D1"/>
    <w:rsid w:val="00C97572"/>
    <w:rsid w:val="00CB0ABE"/>
    <w:rsid w:val="00D55B39"/>
    <w:rsid w:val="00DD0B33"/>
    <w:rsid w:val="00E53D99"/>
    <w:rsid w:val="00E839D3"/>
    <w:rsid w:val="00EA2B29"/>
    <w:rsid w:val="00ED4A5F"/>
    <w:rsid w:val="00F72DC7"/>
    <w:rsid w:val="00FA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CE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0466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92</Words>
  <Characters>552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</dc:title>
  <dc:subject/>
  <dc:creator>CKU MERCURY</dc:creator>
  <cp:keywords/>
  <dc:description/>
  <cp:lastModifiedBy>UG Kwidzyn</cp:lastModifiedBy>
  <cp:revision>2</cp:revision>
  <dcterms:created xsi:type="dcterms:W3CDTF">2014-01-08T08:01:00Z</dcterms:created>
  <dcterms:modified xsi:type="dcterms:W3CDTF">2014-01-08T08:01:00Z</dcterms:modified>
</cp:coreProperties>
</file>